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ook w:val="04A0" w:firstRow="1" w:lastRow="0" w:firstColumn="1" w:lastColumn="0" w:noHBand="0" w:noVBand="1"/>
      </w:tblPr>
      <w:tblGrid>
        <w:gridCol w:w="14616"/>
      </w:tblGrid>
      <w:tr w:rsidR="00D30463" w:rsidRPr="00E371C5" w:rsidTr="00D57D0F">
        <w:tc>
          <w:tcPr>
            <w:tcW w:w="5000" w:type="pct"/>
            <w:shd w:val="clear" w:color="auto" w:fill="92BC00" w:themeFill="accent1"/>
          </w:tcPr>
          <w:p w:rsidR="00D30463" w:rsidRPr="00E371C5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>August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 w:rsidTr="00D57D0F">
        <w:tc>
          <w:tcPr>
            <w:tcW w:w="5000" w:type="pct"/>
            <w:shd w:val="clear" w:color="auto" w:fill="92BC00" w:themeFill="accent1"/>
          </w:tcPr>
          <w:p w:rsidR="00D30463" w:rsidRPr="00E371C5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E371C5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E371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E371C5"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B41F38" w:rsidRPr="00E371C5" w:rsidRDefault="00B41F38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E371C5" w:rsidRDefault="00B41F38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</w:t>
            </w:r>
            <w:r w:rsidR="00E371C5"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>takes</w:t>
            </w:r>
            <w:proofErr w:type="gramEnd"/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B41F38" w:rsidRPr="00E371C5" w:rsidRDefault="00B41F38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E371C5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Cheer on Sunday</w:t>
            </w:r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 w:rsidTr="00E371C5">
        <w:trPr>
          <w:trHeight w:val="1440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B41F38" w:rsidRPr="00E371C5" w:rsidRDefault="00B41F38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E371C5" w:rsidRPr="00E371C5" w:rsidRDefault="00B41F38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Amy 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brings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B41F38" w:rsidRPr="00E371C5" w:rsidRDefault="00B41F38" w:rsidP="00B41F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brings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B41F38" w:rsidRPr="00E371C5" w:rsidRDefault="00B41F38" w:rsidP="00B41F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</w:t>
            </w:r>
            <w:bookmarkStart w:id="0" w:name="_GoBack"/>
            <w:bookmarkEnd w:id="0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E371C5">
        <w:trPr>
          <w:trHeight w:val="936"/>
        </w:trPr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Default="00D57D0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/>
      </w: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B52015" w:rsidRDefault="00B52015">
      <w:pPr>
        <w:rPr>
          <w:rFonts w:ascii="Times New Roman" w:hAnsi="Times New Roman" w:cs="Times New Roman"/>
          <w:sz w:val="16"/>
          <w:szCs w:val="16"/>
        </w:rPr>
      </w:pPr>
    </w:p>
    <w:p w:rsidR="00B52015" w:rsidRDefault="00B52015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 w:rsidP="00D57D0F">
      <w:pPr>
        <w:rPr>
          <w:rFonts w:ascii="Times New Roman" w:hAnsi="Times New Roman" w:cs="Times New Roman"/>
          <w:sz w:val="16"/>
          <w:szCs w:val="16"/>
        </w:rPr>
      </w:pPr>
    </w:p>
    <w:sectPr w:rsidR="00D57D0F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8/31/2015"/>
    <w:docVar w:name="MonthStart" w:val="8/1/2015"/>
    <w:docVar w:name="ShowDynamicGuides" w:val="1"/>
    <w:docVar w:name="ShowMarginGuides" w:val="0"/>
    <w:docVar w:name="ShowOutlines" w:val="0"/>
    <w:docVar w:name="ShowStaticGuides" w:val="0"/>
  </w:docVars>
  <w:rsids>
    <w:rsidRoot w:val="00E371C5"/>
    <w:rsid w:val="000A68B9"/>
    <w:rsid w:val="000B2AFC"/>
    <w:rsid w:val="00147009"/>
    <w:rsid w:val="00250D46"/>
    <w:rsid w:val="00272FFA"/>
    <w:rsid w:val="002C3765"/>
    <w:rsid w:val="003341F0"/>
    <w:rsid w:val="003C42F6"/>
    <w:rsid w:val="004538B6"/>
    <w:rsid w:val="004D6AAC"/>
    <w:rsid w:val="00633A48"/>
    <w:rsid w:val="00712260"/>
    <w:rsid w:val="00810680"/>
    <w:rsid w:val="00822E4B"/>
    <w:rsid w:val="008C58D6"/>
    <w:rsid w:val="00900BAE"/>
    <w:rsid w:val="009B4600"/>
    <w:rsid w:val="00A31E6D"/>
    <w:rsid w:val="00B41F38"/>
    <w:rsid w:val="00B52015"/>
    <w:rsid w:val="00BA07C3"/>
    <w:rsid w:val="00D30463"/>
    <w:rsid w:val="00D443DA"/>
    <w:rsid w:val="00D57D0F"/>
    <w:rsid w:val="00D61FB5"/>
    <w:rsid w:val="00D70E98"/>
    <w:rsid w:val="00E3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3</TotalTime>
  <Pages>2</Pages>
  <Words>383</Words>
  <Characters>2186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cp:lastPrinted>2015-08-05T22:34:00Z</cp:lastPrinted>
  <dcterms:created xsi:type="dcterms:W3CDTF">2015-08-05T23:20:00Z</dcterms:created>
  <dcterms:modified xsi:type="dcterms:W3CDTF">2015-08-05T23:20:00Z</dcterms:modified>
  <cp:category/>
</cp:coreProperties>
</file>